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302F" w:rsidRDefault="00DE302F" w:rsidP="002E5709">
      <w:pPr>
        <w:pStyle w:val="Title"/>
      </w:pPr>
      <w:r>
        <w:rPr>
          <w:rFonts w:hint="eastAsia"/>
        </w:rPr>
        <w:t>传递爱的力量，筑起梦的起航</w:t>
      </w:r>
    </w:p>
    <w:p w:rsidR="00DE302F" w:rsidRPr="002E5709" w:rsidRDefault="00DE302F" w:rsidP="00414484">
      <w:pPr>
        <w:ind w:firstLineChars="446" w:firstLine="31680"/>
        <w:rPr>
          <w:b/>
          <w:sz w:val="30"/>
          <w:szCs w:val="30"/>
        </w:rPr>
      </w:pPr>
      <w:r w:rsidRPr="002E5709">
        <w:rPr>
          <w:rFonts w:hint="eastAsia"/>
          <w:b/>
          <w:sz w:val="30"/>
          <w:szCs w:val="30"/>
        </w:rPr>
        <w:t>“学雷锋·希望工程班助一”活动盛大开启</w:t>
      </w:r>
    </w:p>
    <w:p w:rsidR="00DE302F" w:rsidRPr="009E3CFC" w:rsidRDefault="00DE302F" w:rsidP="00B26FE9">
      <w:pPr>
        <w:ind w:firstLineChars="200" w:firstLine="31680"/>
        <w:rPr>
          <w:sz w:val="24"/>
          <w:szCs w:val="24"/>
        </w:rPr>
      </w:pPr>
      <w:r w:rsidRPr="00B26FE9">
        <w:rPr>
          <w:rFonts w:hint="eastAsia"/>
          <w:b/>
          <w:sz w:val="24"/>
          <w:szCs w:val="24"/>
        </w:rPr>
        <w:t>本报讯</w:t>
      </w:r>
      <w:r w:rsidRPr="009E3CFC">
        <w:rPr>
          <w:rFonts w:hint="eastAsia"/>
          <w:sz w:val="24"/>
          <w:szCs w:val="24"/>
        </w:rPr>
        <w:t>（学生记者姚继松）为深入开展学习雷锋活动，大力弘扬雷锋精神。引导大学生树立正确的人生观、价值观、世界观。</w:t>
      </w:r>
      <w:smartTag w:uri="urn:schemas-microsoft-com:office:smarttags" w:element="chsdate">
        <w:smartTagPr>
          <w:attr w:name="IsROCDate" w:val="False"/>
          <w:attr w:name="IsLunarDate" w:val="False"/>
          <w:attr w:name="Day" w:val="12"/>
          <w:attr w:name="Month" w:val="3"/>
          <w:attr w:name="Year" w:val="2014"/>
        </w:smartTagPr>
        <w:r w:rsidRPr="009E3CFC">
          <w:rPr>
            <w:sz w:val="24"/>
            <w:szCs w:val="24"/>
          </w:rPr>
          <w:t>3</w:t>
        </w:r>
        <w:r w:rsidRPr="009E3CFC">
          <w:rPr>
            <w:rFonts w:hint="eastAsia"/>
            <w:sz w:val="24"/>
            <w:szCs w:val="24"/>
          </w:rPr>
          <w:t>月</w:t>
        </w:r>
        <w:r w:rsidRPr="009E3CFC">
          <w:rPr>
            <w:sz w:val="24"/>
            <w:szCs w:val="24"/>
          </w:rPr>
          <w:t>12</w:t>
        </w:r>
        <w:r w:rsidRPr="009E3CFC">
          <w:rPr>
            <w:rFonts w:hint="eastAsia"/>
            <w:sz w:val="24"/>
            <w:szCs w:val="24"/>
          </w:rPr>
          <w:t>日</w:t>
        </w:r>
      </w:smartTag>
      <w:r w:rsidRPr="009E3CFC">
        <w:rPr>
          <w:rFonts w:hint="eastAsia"/>
          <w:sz w:val="24"/>
          <w:szCs w:val="24"/>
        </w:rPr>
        <w:t>，以“学雷锋·希望工程班助一”的主题活动在黑龙江东方学院养正讲堂隆重举行。此次活动得到了黑龙江省青基会、黑龙江省电视台以及</w:t>
      </w:r>
      <w:r w:rsidRPr="009E3CFC">
        <w:rPr>
          <w:sz w:val="24"/>
          <w:szCs w:val="24"/>
        </w:rPr>
        <w:t>16</w:t>
      </w:r>
      <w:r w:rsidRPr="009E3CFC">
        <w:rPr>
          <w:rFonts w:hint="eastAsia"/>
          <w:sz w:val="24"/>
          <w:szCs w:val="24"/>
        </w:rPr>
        <w:t>所兄弟院校的大力支持。</w:t>
      </w:r>
    </w:p>
    <w:p w:rsidR="00DE302F" w:rsidRPr="009E3CFC" w:rsidRDefault="00DE302F" w:rsidP="009E3CFC">
      <w:pPr>
        <w:ind w:firstLineChars="200" w:firstLine="31680"/>
        <w:rPr>
          <w:sz w:val="24"/>
          <w:szCs w:val="24"/>
        </w:rPr>
      </w:pPr>
      <w:r w:rsidRPr="009E3CFC">
        <w:rPr>
          <w:rFonts w:hint="eastAsia"/>
          <w:sz w:val="24"/>
          <w:szCs w:val="24"/>
        </w:rPr>
        <w:t>活动开始，哈尔滨市华山小学学生就给大家带来了舞蹈《赶海的小姑娘》。小朋友们的动作虽然不专业，跳的却是格外的认真。一张张小脸洋溢着喜悦的笑容。而东方学院也向他们送去了礼物。</w:t>
      </w:r>
    </w:p>
    <w:p w:rsidR="00DE302F" w:rsidRPr="009E3CFC" w:rsidRDefault="00DE302F" w:rsidP="009E3CFC">
      <w:pPr>
        <w:ind w:firstLineChars="200" w:firstLine="31680"/>
        <w:rPr>
          <w:sz w:val="24"/>
          <w:szCs w:val="24"/>
        </w:rPr>
      </w:pPr>
      <w:r w:rsidRPr="009E3CFC">
        <w:rPr>
          <w:rFonts w:hint="eastAsia"/>
          <w:sz w:val="24"/>
          <w:szCs w:val="24"/>
        </w:rPr>
        <w:t>现代雷锋继承者</w:t>
      </w:r>
      <w:smartTag w:uri="urn:schemas-microsoft-com:office:smarttags" w:element="PersonName">
        <w:smartTagPr>
          <w:attr w:name="ProductID" w:val="韩振清"/>
        </w:smartTagPr>
        <w:r w:rsidRPr="009E3CFC">
          <w:rPr>
            <w:rFonts w:hint="eastAsia"/>
            <w:sz w:val="24"/>
            <w:szCs w:val="24"/>
          </w:rPr>
          <w:t>韩振清</w:t>
        </w:r>
      </w:smartTag>
      <w:r w:rsidRPr="009E3CFC">
        <w:rPr>
          <w:rFonts w:hint="eastAsia"/>
          <w:sz w:val="24"/>
          <w:szCs w:val="24"/>
        </w:rPr>
        <w:t>先生为这次活动捐赠</w:t>
      </w:r>
      <w:r w:rsidRPr="009E3CFC">
        <w:rPr>
          <w:sz w:val="24"/>
          <w:szCs w:val="24"/>
        </w:rPr>
        <w:t>2000</w:t>
      </w:r>
      <w:r w:rsidRPr="009E3CFC">
        <w:rPr>
          <w:rFonts w:hint="eastAsia"/>
          <w:sz w:val="24"/>
          <w:szCs w:val="24"/>
        </w:rPr>
        <w:t>元。当主持人问他为什么这么做时，他回答“是责任，一种全心全意为人民服务的责任。一种紧跟雷锋脚步，践行雷锋精神的信仰！”语言虽朴实无华，却触动了每一人的心灵。</w:t>
      </w:r>
    </w:p>
    <w:p w:rsidR="00DE302F" w:rsidRPr="009E3CFC" w:rsidRDefault="00DE302F" w:rsidP="002E5709">
      <w:pPr>
        <w:rPr>
          <w:sz w:val="24"/>
          <w:szCs w:val="24"/>
        </w:rPr>
      </w:pPr>
      <w:r w:rsidRPr="009E3CFC">
        <w:rPr>
          <w:rFonts w:hint="eastAsia"/>
          <w:sz w:val="24"/>
          <w:szCs w:val="24"/>
        </w:rPr>
        <w:t>也许我们无法像韩振清一样解决孩子们的生活困难，可是我们可以节约</w:t>
      </w:r>
      <w:r w:rsidRPr="009E3CFC">
        <w:rPr>
          <w:sz w:val="24"/>
          <w:szCs w:val="24"/>
        </w:rPr>
        <w:t>1</w:t>
      </w:r>
      <w:r w:rsidRPr="009E3CFC">
        <w:rPr>
          <w:rFonts w:hint="eastAsia"/>
          <w:sz w:val="24"/>
          <w:szCs w:val="24"/>
        </w:rPr>
        <w:t>元钱，捐赠一本书，在平时生活中同他们聊天，帮助他们解决学习上的困难，这样我们在给他们带来正能量的同时，也是对自己的一次升华。所谓，共同收获，共同成长。</w:t>
      </w:r>
    </w:p>
    <w:p w:rsidR="00DE302F" w:rsidRPr="009E3CFC" w:rsidRDefault="00DE302F" w:rsidP="009E3CFC">
      <w:pPr>
        <w:ind w:firstLineChars="200" w:firstLine="31680"/>
        <w:rPr>
          <w:sz w:val="24"/>
          <w:szCs w:val="24"/>
        </w:rPr>
      </w:pPr>
      <w:r w:rsidRPr="009E3CFC">
        <w:rPr>
          <w:rFonts w:hint="eastAsia"/>
          <w:sz w:val="24"/>
          <w:szCs w:val="24"/>
        </w:rPr>
        <w:t>活动最后左长滨副院长对莘莘学子提出了新的的希冀，全场起立一起合唱“学习雷锋好榜样”。在这激励人心的歌声中，活动也圆满结束了。但“雷锋精神”的种子已种在每个人的心中，在以后的日子必将会不断开花，结果！</w:t>
      </w:r>
    </w:p>
    <w:p w:rsidR="00DE302F" w:rsidRPr="009E3CFC" w:rsidRDefault="00DE302F" w:rsidP="009E3CFC">
      <w:pPr>
        <w:ind w:firstLineChars="100" w:firstLine="31680"/>
        <w:rPr>
          <w:sz w:val="24"/>
          <w:szCs w:val="24"/>
        </w:rPr>
      </w:pPr>
    </w:p>
    <w:p w:rsidR="00DE302F" w:rsidRPr="009E3CFC" w:rsidRDefault="00DE302F" w:rsidP="009E3CFC">
      <w:pPr>
        <w:ind w:firstLineChars="100" w:firstLine="31680"/>
        <w:rPr>
          <w:sz w:val="24"/>
          <w:szCs w:val="24"/>
        </w:rPr>
      </w:pPr>
      <w:r w:rsidRPr="009E3CFC">
        <w:rPr>
          <w:sz w:val="24"/>
          <w:szCs w:val="24"/>
        </w:rPr>
        <w:t xml:space="preserve">                                </w:t>
      </w:r>
    </w:p>
    <w:p w:rsidR="00DE302F" w:rsidRPr="002E5709" w:rsidRDefault="00DE302F" w:rsidP="002E5709"/>
    <w:sectPr w:rsidR="00DE302F" w:rsidRPr="002E5709" w:rsidSect="002B697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E302F" w:rsidRDefault="00DE302F" w:rsidP="002E5709">
      <w:r>
        <w:separator/>
      </w:r>
    </w:p>
  </w:endnote>
  <w:endnote w:type="continuationSeparator" w:id="1">
    <w:p w:rsidR="00DE302F" w:rsidRDefault="00DE302F" w:rsidP="002E57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E302F" w:rsidRDefault="00DE302F" w:rsidP="002E5709">
      <w:r>
        <w:separator/>
      </w:r>
    </w:p>
  </w:footnote>
  <w:footnote w:type="continuationSeparator" w:id="1">
    <w:p w:rsidR="00DE302F" w:rsidRDefault="00DE302F" w:rsidP="002E570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E5709"/>
    <w:rsid w:val="001B057A"/>
    <w:rsid w:val="002B6976"/>
    <w:rsid w:val="002C3F45"/>
    <w:rsid w:val="002E5709"/>
    <w:rsid w:val="00414484"/>
    <w:rsid w:val="005A53E5"/>
    <w:rsid w:val="00615DEC"/>
    <w:rsid w:val="00713205"/>
    <w:rsid w:val="0085086E"/>
    <w:rsid w:val="00861022"/>
    <w:rsid w:val="009E3CFC"/>
    <w:rsid w:val="00B25C89"/>
    <w:rsid w:val="00B26FE9"/>
    <w:rsid w:val="00CE4B07"/>
    <w:rsid w:val="00DE302F"/>
    <w:rsid w:val="00F21117"/>
    <w:rsid w:val="00F357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martTagType w:namespaceuri="urn:schemas-microsoft-com:office:smarttags" w:name="chsdat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6976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2E57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2E5709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2E570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2E5709"/>
    <w:rPr>
      <w:rFonts w:cs="Times New Roman"/>
      <w:sz w:val="18"/>
      <w:szCs w:val="18"/>
    </w:rPr>
  </w:style>
  <w:style w:type="paragraph" w:styleId="Title">
    <w:name w:val="Title"/>
    <w:basedOn w:val="Normal"/>
    <w:next w:val="Normal"/>
    <w:link w:val="TitleChar"/>
    <w:uiPriority w:val="99"/>
    <w:qFormat/>
    <w:rsid w:val="002E5709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2E5709"/>
    <w:rPr>
      <w:rFonts w:ascii="Cambria" w:eastAsia="宋体" w:hAnsi="Cambria" w:cs="Times New Roman"/>
      <w:b/>
      <w:bCs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72</TotalTime>
  <Pages>1</Pages>
  <Words>89</Words>
  <Characters>511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微软用户</cp:lastModifiedBy>
  <cp:revision>8</cp:revision>
  <dcterms:created xsi:type="dcterms:W3CDTF">2014-03-13T09:39:00Z</dcterms:created>
  <dcterms:modified xsi:type="dcterms:W3CDTF">2014-03-29T01:16:00Z</dcterms:modified>
</cp:coreProperties>
</file>